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CFD" w:rsidRDefault="00774C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774CFD" w:rsidRDefault="00774C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774CFD" w:rsidRDefault="00774C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774CFD" w:rsidRDefault="00774C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774CFD" w:rsidRDefault="00774CF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774CFD" w:rsidRDefault="00774C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774CFD" w:rsidRPr="002D6174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2D6174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2D6174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2D6174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Источники получения средств, за счет которых совершена сделка </w:t>
            </w:r>
          </w:p>
        </w:tc>
      </w:tr>
      <w:tr w:rsidR="00774CFD" w:rsidRPr="002D6174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предмет сделки </w:t>
            </w:r>
            <w:hyperlink r:id="rId7" w:history="1">
              <w:r w:rsidRPr="002D6174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источники получения средств </w:t>
            </w:r>
            <w:hyperlink r:id="rId8" w:history="1">
              <w:r w:rsidRPr="002D6174">
                <w:rPr>
                  <w:color w:val="0000FF"/>
                </w:rPr>
                <w:t xml:space="preserve">&lt;5&gt; </w:t>
              </w:r>
            </w:hyperlink>
          </w:p>
        </w:tc>
      </w:tr>
      <w:tr w:rsidR="00774CFD" w:rsidRPr="002D6174" w:rsidTr="000246AE">
        <w:trPr>
          <w:trHeight w:val="47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D6174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6174">
              <w:t xml:space="preserve">15 </w:t>
            </w:r>
          </w:p>
        </w:tc>
      </w:tr>
      <w:tr w:rsidR="00774CFD" w:rsidRPr="002D6174" w:rsidTr="0060310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Будункова Светлана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321886,24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авиомобиль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Нисан-Сирена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774CFD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774CFD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774CFD" w:rsidRPr="002D6174" w:rsidRDefault="00774CFD" w:rsidP="00603108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774CFD" w:rsidRPr="002D617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Будунков Александр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Пенсионер МВД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273642,12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участок,садовый домик,гараж.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33,30</w:t>
            </w:r>
          </w:p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авиомобиль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Газ,УАЗ,Обь-3м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74CFD" w:rsidRPr="002D617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Будункова Регина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Учащаяся МБОУ СОШ школа №4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Pr="002D6174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CFD" w:rsidRDefault="0077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774CFD" w:rsidRDefault="00774C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74CFD" w:rsidRDefault="00774C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74CFD" w:rsidRDefault="00774C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74CFD" w:rsidRDefault="00774C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74CFD" w:rsidRDefault="00774CF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774CFD" w:rsidRDefault="00774C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774CFD" w:rsidRDefault="00774C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774CFD" w:rsidRDefault="00774C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774CFD" w:rsidRDefault="00774C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774CFD" w:rsidRDefault="00774CFD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774CFD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010967"/>
    <w:rsid w:val="000246AE"/>
    <w:rsid w:val="002D6174"/>
    <w:rsid w:val="00373C87"/>
    <w:rsid w:val="0042104E"/>
    <w:rsid w:val="00547CA3"/>
    <w:rsid w:val="005802FC"/>
    <w:rsid w:val="00603108"/>
    <w:rsid w:val="00774CFD"/>
    <w:rsid w:val="00813A36"/>
    <w:rsid w:val="008C13B8"/>
    <w:rsid w:val="009667DD"/>
    <w:rsid w:val="00972535"/>
    <w:rsid w:val="00A71EE9"/>
    <w:rsid w:val="00B26D0B"/>
    <w:rsid w:val="00FA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619</Words>
  <Characters>3531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budunkova</cp:lastModifiedBy>
  <cp:revision>11</cp:revision>
  <dcterms:created xsi:type="dcterms:W3CDTF">2015-04-28T12:40:00Z</dcterms:created>
  <dcterms:modified xsi:type="dcterms:W3CDTF">2015-04-29T02:58:00Z</dcterms:modified>
</cp:coreProperties>
</file>